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EF5" w:rsidRDefault="002A3EF5" w:rsidP="002A3E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RUSSELL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2A3EF5" w:rsidRDefault="002A3EF5" w:rsidP="002A3E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3EF5" w:rsidRDefault="002A3EF5" w:rsidP="002A3E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3EF5" w:rsidRDefault="002A3EF5" w:rsidP="002A3E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Southwark, Surry,</w:t>
      </w:r>
    </w:p>
    <w:p w:rsidR="002A3EF5" w:rsidRDefault="002A3EF5" w:rsidP="002A3E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2A3EF5" w:rsidRDefault="002A3EF5" w:rsidP="002A3E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24-118)</w:t>
      </w:r>
    </w:p>
    <w:p w:rsidR="002A3EF5" w:rsidRDefault="002A3EF5" w:rsidP="002A3E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3EF5" w:rsidRDefault="002A3EF5" w:rsidP="002A3E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A3EF5" w:rsidRDefault="002A3EF5" w:rsidP="002A3E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June 2016</w:t>
      </w:r>
      <w:bookmarkStart w:id="0" w:name="_GoBack"/>
      <w:bookmarkEnd w:id="0"/>
    </w:p>
    <w:sectPr w:rsidR="006B2F86" w:rsidRPr="002A3EF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EF5" w:rsidRDefault="002A3EF5" w:rsidP="00E71FC3">
      <w:pPr>
        <w:spacing w:after="0" w:line="240" w:lineRule="auto"/>
      </w:pPr>
      <w:r>
        <w:separator/>
      </w:r>
    </w:p>
  </w:endnote>
  <w:endnote w:type="continuationSeparator" w:id="0">
    <w:p w:rsidR="002A3EF5" w:rsidRDefault="002A3E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EF5" w:rsidRDefault="002A3EF5" w:rsidP="00E71FC3">
      <w:pPr>
        <w:spacing w:after="0" w:line="240" w:lineRule="auto"/>
      </w:pPr>
      <w:r>
        <w:separator/>
      </w:r>
    </w:p>
  </w:footnote>
  <w:footnote w:type="continuationSeparator" w:id="0">
    <w:p w:rsidR="002A3EF5" w:rsidRDefault="002A3E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EF5"/>
    <w:rsid w:val="002A3EF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50336"/>
  <w15:chartTrackingRefBased/>
  <w15:docId w15:val="{AD175368-AD76-4A4E-BD9B-0544B64E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3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2016-06-01T21:12:00Z</dcterms:created>
  <dcterms:modified xsi:type="dcterms:W3CDTF">2016-06-01T21:12:00Z</dcterms:modified>
</cp:coreProperties>
</file>